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D23" w:rsidRPr="00D73427" w:rsidRDefault="00496D23" w:rsidP="00496D23">
      <w:pPr>
        <w:pStyle w:val="Kop10"/>
        <w:spacing w:before="0" w:after="0"/>
        <w:rPr>
          <w:rFonts w:cs="Arial"/>
          <w:sz w:val="24"/>
          <w:szCs w:val="24"/>
          <w:lang w:val="nl-NL"/>
        </w:rPr>
      </w:pPr>
      <w:bookmarkStart w:id="0" w:name="_Toc499105096"/>
      <w:bookmarkStart w:id="1" w:name="_Toc14246689"/>
      <w:bookmarkStart w:id="2" w:name="_Toc49765646"/>
      <w:r w:rsidRPr="00244FFF">
        <w:rPr>
          <w:rFonts w:cs="Arial"/>
          <w:sz w:val="24"/>
          <w:szCs w:val="24"/>
        </w:rPr>
        <w:t xml:space="preserve">Bijlage </w:t>
      </w:r>
      <w:r w:rsidR="002F7479">
        <w:rPr>
          <w:rFonts w:cs="Arial"/>
          <w:sz w:val="24"/>
          <w:szCs w:val="24"/>
          <w:lang w:val="nl-NL"/>
        </w:rPr>
        <w:t>A3</w:t>
      </w:r>
      <w:bookmarkStart w:id="3" w:name="_GoBack"/>
      <w:bookmarkEnd w:id="3"/>
      <w:r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  <w:lang w:val="nl-NL"/>
        </w:rPr>
        <w:t>Format referentieopdracht</w:t>
      </w:r>
      <w:bookmarkEnd w:id="0"/>
      <w:bookmarkEnd w:id="1"/>
      <w:bookmarkEnd w:id="2"/>
    </w:p>
    <w:p w:rsidR="00496D23" w:rsidRPr="002A2B6E" w:rsidRDefault="00496D23" w:rsidP="00496D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color w:val="FF0000"/>
          <w:lang w:eastAsia="nl-NL"/>
        </w:rPr>
      </w:pPr>
    </w:p>
    <w:p w:rsidR="00496D23" w:rsidRPr="003E0CE1" w:rsidRDefault="00496D23" w:rsidP="00496D23">
      <w:pPr>
        <w:spacing w:after="0" w:line="240" w:lineRule="auto"/>
        <w:rPr>
          <w:rFonts w:ascii="Trebuchet MS" w:hAnsi="Trebuchet MS" w:cs="Trebuchet MS"/>
          <w:b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96D23" w:rsidRPr="003E0CE1" w:rsidTr="00DD495C">
        <w:tc>
          <w:tcPr>
            <w:tcW w:w="4606" w:type="dxa"/>
          </w:tcPr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Korte aanduiding r</w:t>
            </w:r>
            <w:r w:rsidRPr="003E0CE1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eferentieopdracht:</w:t>
            </w:r>
          </w:p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</w:tr>
      <w:tr w:rsidR="00496D23" w:rsidRPr="003E0CE1" w:rsidTr="00DD495C">
        <w:tc>
          <w:tcPr>
            <w:tcW w:w="4606" w:type="dxa"/>
          </w:tcPr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3E0CE1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Naam contactpersoon referentieproject:</w:t>
            </w:r>
          </w:p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</w:tr>
      <w:tr w:rsidR="00496D23" w:rsidRPr="003E0CE1" w:rsidTr="00DD495C">
        <w:tc>
          <w:tcPr>
            <w:tcW w:w="4606" w:type="dxa"/>
          </w:tcPr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3E0CE1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Telefoonnummer contactpersoon referentieproject:</w:t>
            </w:r>
          </w:p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</w:tr>
      <w:tr w:rsidR="00496D23" w:rsidRPr="003E0CE1" w:rsidTr="00DD495C">
        <w:tc>
          <w:tcPr>
            <w:tcW w:w="4606" w:type="dxa"/>
          </w:tcPr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3E0CE1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E-mailadres contactpersoon referentieproject:</w:t>
            </w:r>
          </w:p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</w:tr>
      <w:tr w:rsidR="00496D23" w:rsidRPr="003E0CE1" w:rsidTr="00DD495C">
        <w:tc>
          <w:tcPr>
            <w:tcW w:w="4606" w:type="dxa"/>
          </w:tcPr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3E0CE1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Periode van uitvoering:</w:t>
            </w:r>
          </w:p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</w:tr>
      <w:tr w:rsidR="00496D23" w:rsidRPr="003E0CE1" w:rsidTr="00DD495C">
        <w:tc>
          <w:tcPr>
            <w:tcW w:w="4606" w:type="dxa"/>
          </w:tcPr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3E0CE1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Opdrachtsom:</w:t>
            </w:r>
          </w:p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</w:tr>
    </w:tbl>
    <w:p w:rsidR="00496D23" w:rsidRDefault="00496D23" w:rsidP="00496D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nl-NL"/>
        </w:rPr>
      </w:pPr>
    </w:p>
    <w:p w:rsidR="00496D23" w:rsidRDefault="00496D23" w:rsidP="00496D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nl-NL"/>
        </w:rPr>
      </w:pPr>
    </w:p>
    <w:tbl>
      <w:tblPr>
        <w:tblW w:w="9214" w:type="dxa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520"/>
      </w:tblGrid>
      <w:tr w:rsidR="00496D23" w:rsidRPr="00851442" w:rsidTr="00DD495C">
        <w:trPr>
          <w:trHeight w:val="284"/>
        </w:trPr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96D23" w:rsidRPr="008B7D57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651B2A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Inschrijver</w:t>
            </w:r>
            <w:r w:rsidRPr="008B7D57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:</w:t>
            </w:r>
          </w:p>
          <w:p w:rsidR="00496D23" w:rsidRPr="005420E6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6520" w:type="dxa"/>
            <w:tcBorders>
              <w:top w:val="single" w:sz="8" w:space="0" w:color="4F81BD"/>
              <w:bottom w:val="single" w:sz="8" w:space="0" w:color="4F81BD"/>
            </w:tcBorders>
          </w:tcPr>
          <w:p w:rsidR="00496D23" w:rsidRPr="00851442" w:rsidRDefault="00496D23" w:rsidP="00DD49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496D23" w:rsidRPr="008B7D57" w:rsidTr="00DD495C">
        <w:trPr>
          <w:trHeight w:val="284"/>
        </w:trPr>
        <w:tc>
          <w:tcPr>
            <w:tcW w:w="2694" w:type="dxa"/>
            <w:tcBorders>
              <w:right w:val="single" w:sz="8" w:space="0" w:color="4F81BD"/>
            </w:tcBorders>
          </w:tcPr>
          <w:p w:rsidR="00496D23" w:rsidRPr="00651B2A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3E0CE1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Naam rechtsgeldig vertegenwoordiger</w:t>
            </w:r>
            <w:r w:rsidRPr="00651B2A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:</w:t>
            </w:r>
          </w:p>
          <w:p w:rsidR="00496D23" w:rsidRPr="00651B2A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6520" w:type="dxa"/>
          </w:tcPr>
          <w:p w:rsidR="00496D23" w:rsidRPr="008B7D57" w:rsidRDefault="00496D23" w:rsidP="00DD49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496D23" w:rsidRPr="00651B2A" w:rsidTr="00DD495C">
        <w:trPr>
          <w:trHeight w:val="284"/>
        </w:trPr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3E0CE1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Functie rechtsgeldig vertegenwoordiger:</w:t>
            </w:r>
          </w:p>
          <w:p w:rsidR="00496D23" w:rsidRPr="00651B2A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6520" w:type="dxa"/>
            <w:tcBorders>
              <w:top w:val="single" w:sz="8" w:space="0" w:color="4F81BD"/>
              <w:bottom w:val="single" w:sz="8" w:space="0" w:color="4F81BD"/>
            </w:tcBorders>
          </w:tcPr>
          <w:p w:rsidR="00496D23" w:rsidRPr="00651B2A" w:rsidRDefault="00496D23" w:rsidP="00DD49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496D23" w:rsidRPr="008B7D57" w:rsidTr="00DD495C">
        <w:trPr>
          <w:trHeight w:val="580"/>
        </w:trPr>
        <w:tc>
          <w:tcPr>
            <w:tcW w:w="2694" w:type="dxa"/>
            <w:tcBorders>
              <w:right w:val="single" w:sz="8" w:space="0" w:color="4F81BD"/>
            </w:tcBorders>
          </w:tcPr>
          <w:p w:rsidR="00496D23" w:rsidRPr="00651B2A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3E0CE1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Ondertekening rechtsgeldig vertegenwoordiger</w:t>
            </w:r>
            <w:r w:rsidRPr="00651B2A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:</w:t>
            </w:r>
          </w:p>
          <w:p w:rsidR="00496D23" w:rsidRPr="00651B2A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6520" w:type="dxa"/>
          </w:tcPr>
          <w:p w:rsidR="00496D23" w:rsidRPr="008B7D57" w:rsidRDefault="00496D23" w:rsidP="00DD49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496D23" w:rsidRPr="00651B2A" w:rsidTr="00DD495C">
        <w:trPr>
          <w:trHeight w:val="284"/>
        </w:trPr>
        <w:tc>
          <w:tcPr>
            <w:tcW w:w="269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3E0CE1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Datum:</w:t>
            </w:r>
          </w:p>
          <w:p w:rsidR="00496D23" w:rsidRPr="003E0CE1" w:rsidRDefault="00496D23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6520" w:type="dxa"/>
            <w:tcBorders>
              <w:top w:val="single" w:sz="8" w:space="0" w:color="4F81BD"/>
              <w:bottom w:val="single" w:sz="8" w:space="0" w:color="4F81BD"/>
            </w:tcBorders>
          </w:tcPr>
          <w:p w:rsidR="00496D23" w:rsidRPr="00651B2A" w:rsidRDefault="00496D23" w:rsidP="00DD49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</w:tbl>
    <w:p w:rsidR="00496D23" w:rsidRDefault="00496D23" w:rsidP="00496D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nl-NL"/>
        </w:rPr>
      </w:pPr>
    </w:p>
    <w:p w:rsidR="00C46CFF" w:rsidRDefault="002F7479"/>
    <w:sectPr w:rsidR="00C46C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D23"/>
    <w:rsid w:val="002F7479"/>
    <w:rsid w:val="00496D23"/>
    <w:rsid w:val="00727CD6"/>
    <w:rsid w:val="00A83ADF"/>
    <w:rsid w:val="00BA1351"/>
    <w:rsid w:val="00D6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96D23"/>
    <w:rPr>
      <w:rFonts w:ascii="Calibri" w:eastAsia="Times New Roman" w:hAnsi="Calibri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496D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rsid w:val="00496D23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Cs w:val="0"/>
      <w:color w:val="auto"/>
      <w:kern w:val="28"/>
      <w:sz w:val="32"/>
      <w:szCs w:val="20"/>
      <w:lang w:val="x-none" w:eastAsia="nl-NL"/>
    </w:rPr>
  </w:style>
  <w:style w:type="character" w:customStyle="1" w:styleId="Kop1Char0">
    <w:name w:val="Kop [1] Char"/>
    <w:link w:val="Kop10"/>
    <w:locked/>
    <w:rsid w:val="00496D23"/>
    <w:rPr>
      <w:rFonts w:ascii="Arial" w:eastAsia="Calibri" w:hAnsi="Arial" w:cs="Times New Roman"/>
      <w:b/>
      <w:kern w:val="28"/>
      <w:sz w:val="32"/>
      <w:szCs w:val="20"/>
      <w:lang w:val="x-none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496D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96D23"/>
    <w:rPr>
      <w:rFonts w:ascii="Calibri" w:eastAsia="Times New Roman" w:hAnsi="Calibri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496D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rsid w:val="00496D23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Cs w:val="0"/>
      <w:color w:val="auto"/>
      <w:kern w:val="28"/>
      <w:sz w:val="32"/>
      <w:szCs w:val="20"/>
      <w:lang w:val="x-none" w:eastAsia="nl-NL"/>
    </w:rPr>
  </w:style>
  <w:style w:type="character" w:customStyle="1" w:styleId="Kop1Char0">
    <w:name w:val="Kop [1] Char"/>
    <w:link w:val="Kop10"/>
    <w:locked/>
    <w:rsid w:val="00496D23"/>
    <w:rPr>
      <w:rFonts w:ascii="Arial" w:eastAsia="Calibri" w:hAnsi="Arial" w:cs="Times New Roman"/>
      <w:b/>
      <w:kern w:val="28"/>
      <w:sz w:val="32"/>
      <w:szCs w:val="20"/>
      <w:lang w:val="x-none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496D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E8210CDE</Template>
  <TotalTime>0</TotalTime>
  <Pages>1</Pages>
  <Words>66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Erna Mangkoedidjojo</dc:creator>
  <cp:lastModifiedBy>Erna Mangkoedidjojo</cp:lastModifiedBy>
  <cp:revision>2</cp:revision>
  <dcterms:created xsi:type="dcterms:W3CDTF">2020-08-31T12:14:00Z</dcterms:created>
  <dcterms:modified xsi:type="dcterms:W3CDTF">2020-09-16T09:02:00Z</dcterms:modified>
</cp:coreProperties>
</file>